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580363716"/>
        <w:placeholder>
          <w:docPart w:val="0CBA8EC9C8354C1FBE382092EB840C47"/>
        </w:placeholder>
        <w:showingPlcHdr/>
        <w:dropDownList>
          <w:listItem w:value="Choose an item."/>
          <w:listItem w:displayText="SVEUČILIŠNI PRIJEDIPLOMSKI STUDIJ GRAĐEVINARSTVO" w:value="SVEUČILIŠNI PRIJEDIPLOMSKI STUDIJ GRAĐEVINARSTVO"/>
          <w:listItem w:displayText="STRUČNI PRIJEDIPLOMSKI STUDIJ GRAĐEVINARSTVO" w:value="STRUČNI PRIJEDIPLOMSKI STUDIJ GRAĐEVINARSTVO"/>
          <w:listItem w:displayText="SVEUČILIŠNI PRIJEDIPLOMSKI STUDIJ ARHITEKTURA I URBANIZAM" w:value="SVEUČILIŠNI PRIJEDIPLOMSKI STUDIJ ARHITEKTURA I URBANIZAM"/>
        </w:dropDownList>
      </w:sdtPr>
      <w:sdtEndPr/>
      <w:sdtContent>
        <w:p w14:paraId="00D14498" w14:textId="7C04587C" w:rsidR="00EA2528" w:rsidRDefault="00175717" w:rsidP="00EA2528">
          <w:pPr>
            <w:pStyle w:val="Obrazac"/>
            <w:jc w:val="left"/>
            <w:rPr>
              <w:rFonts w:ascii="Times New Roman" w:hAnsi="Times New Roman"/>
            </w:rPr>
          </w:pPr>
          <w:r w:rsidRPr="00F657C5">
            <w:t xml:space="preserve">SVEUČILIŠNI </w:t>
          </w:r>
          <w:r>
            <w:t>PRIJEDIPLOMSKI</w:t>
          </w:r>
          <w:r w:rsidR="00EA2528" w:rsidRPr="00F657C5">
            <w:t xml:space="preserve"> STUDIJ</w:t>
          </w:r>
          <w:r w:rsidR="00EA2528">
            <w:t xml:space="preserve"> GRAĐEVINARSTVO                           </w:t>
          </w:r>
          <w:r>
            <w:t xml:space="preserve">              </w:t>
          </w:r>
          <w:r w:rsidR="00EA2528">
            <w:t xml:space="preserve">         </w:t>
          </w:r>
          <w:r w:rsidRPr="00F657C5">
            <w:t xml:space="preserve">STRUČNI </w:t>
          </w:r>
          <w:r w:rsidR="00EA2528" w:rsidRPr="00F657C5">
            <w:t>PR</w:t>
          </w:r>
          <w:r>
            <w:t>IJE</w:t>
          </w:r>
          <w:r w:rsidR="00EA2528" w:rsidRPr="00F657C5">
            <w:t>DIPLOMSKI STUDIJ</w:t>
          </w:r>
          <w:r w:rsidR="00EA2528">
            <w:t xml:space="preserve"> GRAĐEVINARSTVO               </w:t>
          </w:r>
          <w:r>
            <w:t xml:space="preserve">          </w:t>
          </w:r>
          <w:r w:rsidR="00EA2528">
            <w:t xml:space="preserve">                                </w:t>
          </w:r>
          <w:r w:rsidRPr="00A27F1B">
            <w:t xml:space="preserve">SVEUČILIŠNI </w:t>
          </w:r>
          <w:r w:rsidR="00EA2528" w:rsidRPr="00A27F1B">
            <w:t>PR</w:t>
          </w:r>
          <w:r>
            <w:t>IJE</w:t>
          </w:r>
          <w:r w:rsidR="00EA2528" w:rsidRPr="00A27F1B">
            <w:t>DIPLOMSKI STUDIJ ARHITEKTURA I URBANIZAM</w:t>
          </w:r>
        </w:p>
      </w:sdtContent>
    </w:sdt>
    <w:p w14:paraId="77412F84" w14:textId="77777777" w:rsidR="006C3AFE" w:rsidRPr="00890923" w:rsidRDefault="006C3AFE" w:rsidP="00890923">
      <w:pPr>
        <w:pStyle w:val="Obrazac"/>
        <w:jc w:val="left"/>
        <w:rPr>
          <w:lang w:val="hr-HR"/>
        </w:rPr>
      </w:pPr>
    </w:p>
    <w:p w14:paraId="1AC8D2EB" w14:textId="77777777" w:rsidR="00564AFF" w:rsidRPr="00890923" w:rsidRDefault="00564AFF" w:rsidP="00890923">
      <w:pPr>
        <w:pStyle w:val="Obrazac"/>
        <w:jc w:val="left"/>
        <w:rPr>
          <w:lang w:val="hr-HR"/>
        </w:rPr>
      </w:pPr>
    </w:p>
    <w:p w14:paraId="2550390B" w14:textId="77777777" w:rsidR="00DD3186" w:rsidRPr="00890923" w:rsidRDefault="00DD3186" w:rsidP="00890923">
      <w:pPr>
        <w:pStyle w:val="Obrazac"/>
        <w:jc w:val="left"/>
        <w:rPr>
          <w:lang w:val="hr-HR"/>
        </w:rPr>
      </w:pPr>
    </w:p>
    <w:p w14:paraId="11A93344" w14:textId="77777777" w:rsidR="006C3AFE" w:rsidRPr="00890923" w:rsidRDefault="006C3AFE" w:rsidP="00890923">
      <w:pPr>
        <w:pStyle w:val="Obrazac"/>
        <w:rPr>
          <w:b/>
          <w:spacing w:val="20"/>
          <w:sz w:val="32"/>
          <w:szCs w:val="28"/>
          <w:lang w:val="hr-HR"/>
        </w:rPr>
      </w:pPr>
      <w:r w:rsidRPr="00890923">
        <w:rPr>
          <w:b/>
          <w:spacing w:val="20"/>
          <w:sz w:val="32"/>
          <w:szCs w:val="28"/>
          <w:lang w:val="hr-HR"/>
        </w:rPr>
        <w:t>I Z J A V A</w:t>
      </w:r>
    </w:p>
    <w:p w14:paraId="23206A22" w14:textId="77777777" w:rsidR="006C3AFE" w:rsidRPr="00890923" w:rsidRDefault="003D2999" w:rsidP="00890923">
      <w:pPr>
        <w:pStyle w:val="Obrazac"/>
        <w:rPr>
          <w:b/>
          <w:lang w:val="hr-HR"/>
        </w:rPr>
      </w:pPr>
      <w:r>
        <w:rPr>
          <w:b/>
          <w:lang w:val="hr-HR"/>
        </w:rPr>
        <w:t>O</w:t>
      </w:r>
      <w:r w:rsidRPr="00890923">
        <w:rPr>
          <w:b/>
          <w:lang w:val="hr-HR"/>
        </w:rPr>
        <w:t xml:space="preserve"> POHRANI ZAVRŠNOG RADA U INSTITUCIJSKI, SVEUČILIŠNI I NACIONALNI DIGITALNI REPOZITORIJ</w:t>
      </w:r>
    </w:p>
    <w:p w14:paraId="2D945732" w14:textId="77777777" w:rsidR="006C3AFE" w:rsidRDefault="006C3AFE" w:rsidP="00890923">
      <w:pPr>
        <w:pStyle w:val="Obrazac"/>
        <w:jc w:val="left"/>
        <w:rPr>
          <w:b/>
          <w:lang w:val="hr-HR"/>
        </w:rPr>
      </w:pP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29"/>
        <w:gridCol w:w="567"/>
        <w:gridCol w:w="850"/>
        <w:gridCol w:w="147"/>
        <w:gridCol w:w="2268"/>
        <w:gridCol w:w="3118"/>
      </w:tblGrid>
      <w:tr w:rsidR="00C220D8" w14:paraId="48DF8A16" w14:textId="77777777" w:rsidTr="006178AF">
        <w:trPr>
          <w:trHeight w:val="567"/>
        </w:trPr>
        <w:tc>
          <w:tcPr>
            <w:tcW w:w="2689" w:type="dxa"/>
            <w:gridSpan w:val="3"/>
            <w:vAlign w:val="bottom"/>
          </w:tcPr>
          <w:p w14:paraId="2EE1DF86" w14:textId="77777777" w:rsidR="00C220D8" w:rsidRPr="003D2999" w:rsidRDefault="00C220D8" w:rsidP="005023E9">
            <w:pPr>
              <w:pStyle w:val="Obrazac"/>
              <w:ind w:right="-106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 xml:space="preserve">Ime i prezime </w:t>
            </w:r>
            <w:sdt>
              <w:sdtPr>
                <w:rPr>
                  <w:b/>
                  <w:lang w:val="hr-HR"/>
                </w:rPr>
                <w:id w:val="1628202170"/>
                <w:placeholder>
                  <w:docPart w:val="05FCB8079E7F44239827901C078DED7E"/>
                </w:placeholder>
                <w:showingPlcHdr/>
                <w:dropDownList>
                  <w:listItem w:value="Choose an item."/>
                  <w:listItem w:displayText="studenta" w:value="studenta"/>
                  <w:listItem w:displayText="studentice" w:value="studentice"/>
                </w:dropDownList>
              </w:sdtPr>
              <w:sdtEndPr/>
              <w:sdtContent>
                <w:r w:rsidR="005023E9" w:rsidRPr="003D2999">
                  <w:rPr>
                    <w:b/>
                    <w:lang w:val="hr-HR"/>
                  </w:rPr>
                  <w:t>studenta/ice</w:t>
                </w:r>
              </w:sdtContent>
            </w:sdt>
            <w:r w:rsidRPr="003D2999">
              <w:rPr>
                <w:b/>
                <w:lang w:val="hr-HR"/>
              </w:rPr>
              <w:t>:</w:t>
            </w:r>
          </w:p>
        </w:tc>
        <w:sdt>
          <w:sdtPr>
            <w:rPr>
              <w:b/>
              <w:lang w:val="hr-HR"/>
            </w:rPr>
            <w:id w:val="1761023738"/>
            <w:placeholder>
              <w:docPart w:val="65739A092B08421BBAFE7CE83E45D3B0"/>
            </w:placeholder>
            <w:showingPlcHdr/>
          </w:sdtPr>
          <w:sdtEndPr/>
          <w:sdtContent>
            <w:tc>
              <w:tcPr>
                <w:tcW w:w="6383" w:type="dxa"/>
                <w:gridSpan w:val="4"/>
                <w:tcBorders>
                  <w:bottom w:val="single" w:sz="4" w:space="0" w:color="auto"/>
                </w:tcBorders>
                <w:vAlign w:val="bottom"/>
              </w:tcPr>
              <w:p w14:paraId="2A48E0A9" w14:textId="77777777" w:rsidR="00C220D8" w:rsidRDefault="005023E9" w:rsidP="00C220D8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9A077E" w14:paraId="5A0ACB7B" w14:textId="77777777" w:rsidTr="006178AF">
        <w:trPr>
          <w:trHeight w:val="567"/>
        </w:trPr>
        <w:tc>
          <w:tcPr>
            <w:tcW w:w="993" w:type="dxa"/>
            <w:vAlign w:val="bottom"/>
          </w:tcPr>
          <w:p w14:paraId="42C14DE7" w14:textId="77777777" w:rsidR="009A077E" w:rsidRPr="003D2999" w:rsidRDefault="009A077E" w:rsidP="00C220D8">
            <w:pPr>
              <w:pStyle w:val="Obrazac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>JMBAG:</w:t>
            </w:r>
          </w:p>
        </w:tc>
        <w:sdt>
          <w:sdtPr>
            <w:rPr>
              <w:b/>
              <w:lang w:val="hr-HR"/>
            </w:rPr>
            <w:id w:val="-146056811"/>
            <w:placeholder>
              <w:docPart w:val="9472D48A9686441DAB06AF71DE89392B"/>
            </w:placeholder>
            <w:showingPlcHdr/>
          </w:sdtPr>
          <w:sdtEndPr/>
          <w:sdtContent>
            <w:tc>
              <w:tcPr>
                <w:tcW w:w="2693" w:type="dxa"/>
                <w:gridSpan w:val="4"/>
                <w:tcBorders>
                  <w:bottom w:val="single" w:sz="4" w:space="0" w:color="auto"/>
                </w:tcBorders>
                <w:vAlign w:val="bottom"/>
              </w:tcPr>
              <w:p w14:paraId="0CD65D94" w14:textId="77777777" w:rsidR="009A077E" w:rsidRPr="003D2999" w:rsidRDefault="005023E9" w:rsidP="00C220D8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6D0B542" w14:textId="77777777" w:rsidR="009A077E" w:rsidRPr="003D2999" w:rsidRDefault="009A077E" w:rsidP="009A077E">
            <w:pPr>
              <w:pStyle w:val="Obrazac"/>
              <w:ind w:right="-113"/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   </w:t>
            </w:r>
            <w:r w:rsidRPr="003D2999">
              <w:rPr>
                <w:b/>
                <w:lang w:val="hr-HR"/>
              </w:rPr>
              <w:t>e-pošta za kontakt:</w:t>
            </w:r>
          </w:p>
        </w:tc>
        <w:sdt>
          <w:sdtPr>
            <w:rPr>
              <w:b/>
              <w:lang w:val="hr-HR"/>
            </w:rPr>
            <w:id w:val="-1503959794"/>
            <w:placeholder>
              <w:docPart w:val="DCBC3FE17F514163BDE5A91FB6A93B93"/>
            </w:placeholder>
            <w:showingPlcHdr/>
          </w:sdtPr>
          <w:sdtEndPr/>
          <w:sdtContent>
            <w:tc>
              <w:tcPr>
                <w:tcW w:w="3118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5FC66B2F" w14:textId="77777777" w:rsidR="009A077E" w:rsidRPr="003D2999" w:rsidRDefault="005023E9" w:rsidP="005023E9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C220D8" w14:paraId="406B83CD" w14:textId="77777777" w:rsidTr="006178AF">
        <w:trPr>
          <w:trHeight w:val="567"/>
        </w:trPr>
        <w:tc>
          <w:tcPr>
            <w:tcW w:w="3539" w:type="dxa"/>
            <w:gridSpan w:val="4"/>
            <w:vAlign w:val="bottom"/>
          </w:tcPr>
          <w:p w14:paraId="6B2D0C9E" w14:textId="77777777" w:rsidR="00C220D8" w:rsidRPr="003D2999" w:rsidRDefault="00C220D8" w:rsidP="005023E9">
            <w:pPr>
              <w:pStyle w:val="Obrazac"/>
              <w:ind w:right="-114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 xml:space="preserve">Studij koji je </w:t>
            </w:r>
            <w:sdt>
              <w:sdtPr>
                <w:rPr>
                  <w:b/>
                  <w:lang w:val="hr-HR"/>
                </w:rPr>
                <w:id w:val="1287089845"/>
                <w:placeholder>
                  <w:docPart w:val="E6211A6F05AA40CFAFFC746CA6F54E36"/>
                </w:placeholder>
                <w:showingPlcHdr/>
                <w:dropDownList>
                  <w:listItem w:value="Choose an item."/>
                  <w:listItem w:displayText="student studirao" w:value="student studirao"/>
                  <w:listItem w:displayText="studentica studirala" w:value="studentica studirala"/>
                </w:dropDownList>
              </w:sdtPr>
              <w:sdtEndPr/>
              <w:sdtContent>
                <w:r w:rsidR="001352F2" w:rsidRPr="003D2999">
                  <w:rPr>
                    <w:b/>
                    <w:lang w:val="hr-HR"/>
                  </w:rPr>
                  <w:t>student/ica</w:t>
                </w:r>
                <w:r w:rsidR="001352F2">
                  <w:rPr>
                    <w:b/>
                    <w:lang w:val="hr-HR"/>
                  </w:rPr>
                  <w:t xml:space="preserve"> </w:t>
                </w:r>
                <w:r w:rsidR="001352F2" w:rsidRPr="003D2999">
                  <w:rPr>
                    <w:b/>
                    <w:lang w:val="hr-HR"/>
                  </w:rPr>
                  <w:t>studirao/la</w:t>
                </w:r>
              </w:sdtContent>
            </w:sdt>
            <w:r w:rsidRPr="003D2999">
              <w:rPr>
                <w:b/>
                <w:lang w:val="hr-HR"/>
              </w:rPr>
              <w:t>:</w:t>
            </w:r>
          </w:p>
        </w:tc>
        <w:sdt>
          <w:sdtPr>
            <w:rPr>
              <w:b/>
              <w:lang w:val="hr-HR"/>
            </w:rPr>
            <w:id w:val="595983359"/>
            <w:placeholder>
              <w:docPart w:val="9396FD37D3F84C01BB83DE578CB9D477"/>
            </w:placeholder>
            <w:showingPlcHdr/>
          </w:sdtPr>
          <w:sdtEndPr/>
          <w:sdtContent>
            <w:tc>
              <w:tcPr>
                <w:tcW w:w="5533" w:type="dxa"/>
                <w:gridSpan w:val="3"/>
                <w:tcBorders>
                  <w:bottom w:val="single" w:sz="4" w:space="0" w:color="auto"/>
                </w:tcBorders>
                <w:vAlign w:val="bottom"/>
              </w:tcPr>
              <w:p w14:paraId="3A49E88F" w14:textId="77777777" w:rsidR="00C220D8" w:rsidRDefault="005023E9" w:rsidP="00C220D8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C220D8" w14:paraId="0C68BA2E" w14:textId="77777777" w:rsidTr="006178AF">
        <w:trPr>
          <w:trHeight w:val="850"/>
        </w:trPr>
        <w:tc>
          <w:tcPr>
            <w:tcW w:w="2122" w:type="dxa"/>
            <w:gridSpan w:val="2"/>
            <w:vAlign w:val="bottom"/>
          </w:tcPr>
          <w:p w14:paraId="77AC1EBE" w14:textId="77777777" w:rsidR="00C220D8" w:rsidRPr="003D2999" w:rsidRDefault="00C220D8" w:rsidP="00C220D8">
            <w:pPr>
              <w:pStyle w:val="Obrazac"/>
              <w:ind w:right="-103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>Naslov završog rada:</w:t>
            </w:r>
          </w:p>
        </w:tc>
        <w:sdt>
          <w:sdtPr>
            <w:rPr>
              <w:b/>
              <w:lang w:val="hr-HR"/>
            </w:rPr>
            <w:id w:val="419220342"/>
            <w:placeholder>
              <w:docPart w:val="E0EC60EDFC6347308653127F247E3E50"/>
            </w:placeholder>
            <w:showingPlcHdr/>
          </w:sdtPr>
          <w:sdtEndPr/>
          <w:sdtContent>
            <w:tc>
              <w:tcPr>
                <w:tcW w:w="6950" w:type="dxa"/>
                <w:gridSpan w:val="5"/>
                <w:tcBorders>
                  <w:bottom w:val="single" w:sz="4" w:space="0" w:color="auto"/>
                </w:tcBorders>
                <w:vAlign w:val="bottom"/>
              </w:tcPr>
              <w:p w14:paraId="212465F9" w14:textId="77777777" w:rsidR="00C220D8" w:rsidRPr="003D2999" w:rsidRDefault="005023E9" w:rsidP="00C220D8">
                <w:pPr>
                  <w:pStyle w:val="Obrazac"/>
                  <w:ind w:right="-103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C220D8" w14:paraId="1D6E6A77" w14:textId="77777777" w:rsidTr="006178AF">
        <w:trPr>
          <w:trHeight w:val="567"/>
        </w:trPr>
        <w:tc>
          <w:tcPr>
            <w:tcW w:w="2689" w:type="dxa"/>
            <w:gridSpan w:val="3"/>
            <w:vAlign w:val="bottom"/>
          </w:tcPr>
          <w:p w14:paraId="28BB3D72" w14:textId="77777777" w:rsidR="00C220D8" w:rsidRPr="003D2999" w:rsidRDefault="00175717" w:rsidP="00217A53">
            <w:pPr>
              <w:pStyle w:val="Obrazac"/>
              <w:ind w:right="-107"/>
              <w:jc w:val="left"/>
              <w:rPr>
                <w:b/>
                <w:lang w:val="hr-HR"/>
              </w:rPr>
            </w:pPr>
            <w:sdt>
              <w:sdtPr>
                <w:rPr>
                  <w:b/>
                  <w:lang w:val="hr-HR"/>
                </w:rPr>
                <w:id w:val="-591002703"/>
                <w:placeholder>
                  <w:docPart w:val="5D734B1D905C4DE4B6830FD2B0AB8612"/>
                </w:placeholder>
                <w:showingPlcHdr/>
                <w:dropDownList>
                  <w:listItem w:value="Choose an item."/>
                  <w:listItem w:displayText="Mentor završnog rada" w:value="Mentor završnog rada"/>
                  <w:listItem w:displayText="Mentorica završnog rada" w:value="Mentorica završnog rada"/>
                </w:dropDownList>
              </w:sdtPr>
              <w:sdtEndPr/>
              <w:sdtContent>
                <w:r w:rsidR="001352F2" w:rsidRPr="003D2999">
                  <w:rPr>
                    <w:b/>
                    <w:lang w:val="hr-HR"/>
                  </w:rPr>
                  <w:t>Mentor/ica završnog rada</w:t>
                </w:r>
              </w:sdtContent>
            </w:sdt>
            <w:r w:rsidR="00C220D8" w:rsidRPr="003D2999">
              <w:rPr>
                <w:b/>
                <w:lang w:val="hr-HR"/>
              </w:rPr>
              <w:t>:</w:t>
            </w:r>
          </w:p>
        </w:tc>
        <w:sdt>
          <w:sdtPr>
            <w:rPr>
              <w:b/>
              <w:lang w:val="hr-HR"/>
            </w:rPr>
            <w:id w:val="2138438531"/>
            <w:placeholder>
              <w:docPart w:val="511320E82D03481CA282748F1AA62E79"/>
            </w:placeholder>
            <w:showingPlcHdr/>
          </w:sdtPr>
          <w:sdtEndPr/>
          <w:sdtContent>
            <w:tc>
              <w:tcPr>
                <w:tcW w:w="638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323103E0" w14:textId="77777777" w:rsidR="00C220D8" w:rsidRPr="003D2999" w:rsidRDefault="005023E9" w:rsidP="003D2999">
                <w:pPr>
                  <w:pStyle w:val="Obrazac"/>
                  <w:ind w:right="-107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</w:tbl>
    <w:p w14:paraId="2FF712A6" w14:textId="77777777" w:rsidR="00564AFF" w:rsidRDefault="00564AFF" w:rsidP="00890923">
      <w:pPr>
        <w:pStyle w:val="Obrazac"/>
        <w:jc w:val="left"/>
        <w:rPr>
          <w:b/>
          <w:lang w:val="hr-HR"/>
        </w:rPr>
      </w:pPr>
    </w:p>
    <w:p w14:paraId="349345B8" w14:textId="77777777" w:rsidR="00E4293E" w:rsidRDefault="00E4293E" w:rsidP="00890923">
      <w:pPr>
        <w:pStyle w:val="Obrazac"/>
        <w:jc w:val="left"/>
        <w:rPr>
          <w:b/>
          <w:lang w:val="hr-HR"/>
        </w:rPr>
      </w:pPr>
    </w:p>
    <w:p w14:paraId="10E66E67" w14:textId="77777777" w:rsidR="00E4293E" w:rsidRPr="00890923" w:rsidRDefault="00E4293E" w:rsidP="00890923">
      <w:pPr>
        <w:pStyle w:val="Obrazac"/>
        <w:jc w:val="left"/>
        <w:rPr>
          <w:b/>
          <w:lang w:val="hr-HR"/>
        </w:rPr>
      </w:pPr>
    </w:p>
    <w:p w14:paraId="73260EA0" w14:textId="77777777" w:rsidR="006C3AFE" w:rsidRPr="00F47122" w:rsidRDefault="006C3AFE" w:rsidP="00F47122">
      <w:pPr>
        <w:pStyle w:val="Obrazac"/>
        <w:spacing w:line="360" w:lineRule="auto"/>
        <w:jc w:val="both"/>
        <w:rPr>
          <w:lang w:val="hr-HR"/>
        </w:rPr>
      </w:pPr>
      <w:r w:rsidRPr="00F47122">
        <w:rPr>
          <w:lang w:val="hr-HR"/>
        </w:rPr>
        <w:t>Ovom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izjavom</w:t>
      </w:r>
      <w:r w:rsidR="009825FE" w:rsidRPr="00F47122">
        <w:rPr>
          <w:lang w:val="hr-HR"/>
        </w:rPr>
        <w:t>, pod materijalnom i kaznenom odgovornošću,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potvrđujem da sam</w:t>
      </w:r>
      <w:r w:rsidR="00501815" w:rsidRPr="00F47122">
        <w:rPr>
          <w:lang w:val="hr-HR"/>
        </w:rPr>
        <w:t xml:space="preserve"> </w:t>
      </w:r>
      <w:sdt>
        <w:sdtPr>
          <w:rPr>
            <w:lang w:val="hr-HR"/>
          </w:rPr>
          <w:id w:val="-799456613"/>
          <w:placeholder>
            <w:docPart w:val="2FC8D2E307DE484DA0373515730230AD"/>
          </w:placeholder>
          <w:showingPlcHdr/>
          <w:dropDownList>
            <w:listItem w:value="Choose an item."/>
            <w:listItem w:displayText="autor" w:value="autor"/>
            <w:listItem w:displayText="autorica" w:value="autorica"/>
          </w:dropDownList>
        </w:sdtPr>
        <w:sdtEndPr/>
        <w:sdtContent>
          <w:r w:rsidR="00F47122" w:rsidRPr="00F47122">
            <w:rPr>
              <w:rStyle w:val="PlaceholderText"/>
              <w:color w:val="auto"/>
              <w:lang w:val="hr-HR"/>
            </w:rPr>
            <w:t>autor/ica</w:t>
          </w:r>
        </w:sdtContent>
      </w:sdt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predanog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završnog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rada, da sadržaj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predane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elektroničke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datoteke u potpunosti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odgovara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sadržaju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predanog</w:t>
      </w:r>
      <w:r w:rsidR="00501815" w:rsidRPr="00F47122">
        <w:rPr>
          <w:lang w:val="hr-HR"/>
        </w:rPr>
        <w:t xml:space="preserve"> i </w:t>
      </w:r>
      <w:r w:rsidRPr="00F47122">
        <w:rPr>
          <w:lang w:val="hr-HR"/>
        </w:rPr>
        <w:t>ocijenjenog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završnog</w:t>
      </w:r>
      <w:r w:rsidR="00501815" w:rsidRPr="00F47122">
        <w:rPr>
          <w:lang w:val="hr-HR"/>
        </w:rPr>
        <w:t xml:space="preserve"> </w:t>
      </w:r>
      <w:r w:rsidR="009825FE" w:rsidRPr="00F47122">
        <w:rPr>
          <w:lang w:val="hr-HR"/>
        </w:rPr>
        <w:t>rada, te</w:t>
      </w:r>
      <w:r w:rsidRPr="00F47122">
        <w:rPr>
          <w:lang w:val="hr-HR"/>
        </w:rPr>
        <w:t xml:space="preserve"> da se slažem da ovaj rad, koji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će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biti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trajno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pohranjen u</w:t>
      </w:r>
      <w:r w:rsidR="00501815" w:rsidRPr="00F47122">
        <w:rPr>
          <w:lang w:val="hr-HR"/>
        </w:rPr>
        <w:t xml:space="preserve"> </w:t>
      </w:r>
      <w:r w:rsidR="006F49D2" w:rsidRPr="00F47122">
        <w:rPr>
          <w:lang w:val="hr-HR"/>
        </w:rPr>
        <w:t>fakultetskom, sveučilišnom</w:t>
      </w:r>
      <w:r w:rsidR="00501815" w:rsidRPr="00F47122">
        <w:rPr>
          <w:lang w:val="hr-HR"/>
        </w:rPr>
        <w:t xml:space="preserve"> i </w:t>
      </w:r>
      <w:r w:rsidR="006F49D2" w:rsidRPr="00F47122">
        <w:rPr>
          <w:lang w:val="hr-HR"/>
        </w:rPr>
        <w:t>nacionalnom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digitalnom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repozitoriju, bude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javno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dostupan</w:t>
      </w:r>
      <w:r w:rsidR="00501815" w:rsidRPr="00F47122">
        <w:rPr>
          <w:lang w:val="hr-HR"/>
        </w:rPr>
        <w:t xml:space="preserve"> </w:t>
      </w:r>
      <w:r w:rsidRPr="00F47122">
        <w:rPr>
          <w:lang w:val="hr-HR"/>
        </w:rPr>
        <w:t>svima.</w:t>
      </w:r>
    </w:p>
    <w:p w14:paraId="160C0C95" w14:textId="77777777" w:rsidR="009B7359" w:rsidRPr="00890923" w:rsidRDefault="009B7359" w:rsidP="00CC6A33">
      <w:pPr>
        <w:pStyle w:val="Obrazac"/>
        <w:spacing w:line="360" w:lineRule="auto"/>
        <w:jc w:val="both"/>
        <w:rPr>
          <w:lang w:val="hr-HR"/>
        </w:rPr>
      </w:pPr>
    </w:p>
    <w:p w14:paraId="674B7EBA" w14:textId="77777777" w:rsidR="009B7359" w:rsidRDefault="006C3AFE" w:rsidP="00CC6A33">
      <w:pPr>
        <w:pStyle w:val="Obrazac"/>
        <w:spacing w:line="360" w:lineRule="auto"/>
        <w:jc w:val="both"/>
        <w:rPr>
          <w:lang w:val="hr-HR"/>
        </w:rPr>
      </w:pPr>
      <w:r w:rsidRPr="00890923">
        <w:rPr>
          <w:lang w:val="hr-HR"/>
        </w:rPr>
        <w:tab/>
      </w:r>
    </w:p>
    <w:p w14:paraId="5649942A" w14:textId="77777777" w:rsidR="009B7359" w:rsidRDefault="009B7359" w:rsidP="00CC6A33">
      <w:pPr>
        <w:pStyle w:val="Obrazac"/>
        <w:spacing w:line="360" w:lineRule="auto"/>
        <w:jc w:val="both"/>
        <w:rPr>
          <w:lang w:val="hr-HR"/>
        </w:rPr>
      </w:pPr>
    </w:p>
    <w:p w14:paraId="5FC5ECFE" w14:textId="77777777" w:rsidR="00C220D8" w:rsidRDefault="006C3AFE" w:rsidP="00CC6A33">
      <w:pPr>
        <w:pStyle w:val="Obrazac"/>
        <w:spacing w:line="360" w:lineRule="auto"/>
        <w:jc w:val="both"/>
        <w:rPr>
          <w:lang w:val="hr-HR"/>
        </w:rPr>
      </w:pPr>
      <w:r w:rsidRPr="00890923">
        <w:rPr>
          <w:lang w:val="hr-HR"/>
        </w:rPr>
        <w:tab/>
      </w:r>
    </w:p>
    <w:p w14:paraId="4721AF07" w14:textId="77777777" w:rsidR="00C220D8" w:rsidRDefault="00C220D8" w:rsidP="00C220D8">
      <w:pPr>
        <w:pStyle w:val="Obrazac"/>
        <w:jc w:val="both"/>
        <w:rPr>
          <w:lang w:val="hr-H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700"/>
        <w:gridCol w:w="3964"/>
        <w:gridCol w:w="2579"/>
      </w:tblGrid>
      <w:tr w:rsidR="009A077E" w14:paraId="59BF23B8" w14:textId="77777777" w:rsidTr="00EA2528">
        <w:tc>
          <w:tcPr>
            <w:tcW w:w="710" w:type="dxa"/>
          </w:tcPr>
          <w:p w14:paraId="724488D1" w14:textId="77777777" w:rsidR="009A077E" w:rsidRDefault="009A077E" w:rsidP="00890923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1700" w:type="dxa"/>
          </w:tcPr>
          <w:p w14:paraId="4A419BA2" w14:textId="77777777" w:rsidR="009A077E" w:rsidRDefault="009A077E" w:rsidP="00890923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3964" w:type="dxa"/>
          </w:tcPr>
          <w:p w14:paraId="51FC6A4C" w14:textId="77777777" w:rsidR="009A077E" w:rsidRDefault="009A077E" w:rsidP="00890923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2579" w:type="dxa"/>
          </w:tcPr>
          <w:p w14:paraId="5B86B448" w14:textId="77777777" w:rsidR="009A077E" w:rsidRDefault="009A077E" w:rsidP="009A077E">
            <w:pPr>
              <w:pStyle w:val="Obrazac"/>
              <w:rPr>
                <w:lang w:val="hr-HR"/>
              </w:rPr>
            </w:pPr>
            <w:r w:rsidRPr="00890923">
              <w:rPr>
                <w:lang w:val="hr-HR"/>
              </w:rPr>
              <w:t>Potpis:</w:t>
            </w:r>
          </w:p>
        </w:tc>
      </w:tr>
      <w:tr w:rsidR="009A077E" w14:paraId="0F345377" w14:textId="77777777" w:rsidTr="00EA2528">
        <w:trPr>
          <w:trHeight w:val="671"/>
        </w:trPr>
        <w:tc>
          <w:tcPr>
            <w:tcW w:w="710" w:type="dxa"/>
            <w:vAlign w:val="bottom"/>
          </w:tcPr>
          <w:p w14:paraId="14CA2376" w14:textId="77777777" w:rsidR="009A077E" w:rsidRDefault="00EA2528" w:rsidP="00EA2528">
            <w:pPr>
              <w:pStyle w:val="Obrazac"/>
              <w:ind w:left="-108" w:right="-251"/>
              <w:jc w:val="left"/>
              <w:rPr>
                <w:lang w:val="hr-HR"/>
              </w:rPr>
            </w:pPr>
            <w:r>
              <w:rPr>
                <w:lang w:val="hr-HR"/>
              </w:rPr>
              <w:t>Osijek</w:t>
            </w:r>
            <w:r w:rsidR="009A077E" w:rsidRPr="00890923">
              <w:rPr>
                <w:lang w:val="hr-HR"/>
              </w:rPr>
              <w:t>,</w:t>
            </w:r>
          </w:p>
        </w:tc>
        <w:sdt>
          <w:sdtPr>
            <w:rPr>
              <w:lang w:val="hr-HR"/>
            </w:rPr>
            <w:id w:val="-1712716688"/>
            <w:placeholder>
              <w:docPart w:val="A9AE7EAAD97A451A8C0CBC9743E41346"/>
            </w:placeholder>
            <w:showingPlcHdr/>
            <w:date>
              <w:dateFormat w:val="d.M.yyyy."/>
              <w:lid w:val="hr-HR"/>
              <w:storeMappedDataAs w:val="dateTime"/>
              <w:calendar w:val="gregorian"/>
            </w:date>
          </w:sdtPr>
          <w:sdtEndPr/>
          <w:sdtContent>
            <w:tc>
              <w:tcPr>
                <w:tcW w:w="1700" w:type="dxa"/>
                <w:tcBorders>
                  <w:bottom w:val="single" w:sz="4" w:space="0" w:color="auto"/>
                </w:tcBorders>
                <w:vAlign w:val="bottom"/>
              </w:tcPr>
              <w:p w14:paraId="29BF22A3" w14:textId="77777777" w:rsidR="009A077E" w:rsidRDefault="005023E9" w:rsidP="005023E9">
                <w:pPr>
                  <w:pStyle w:val="Obrazac"/>
                  <w:rPr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  <w:tc>
          <w:tcPr>
            <w:tcW w:w="3964" w:type="dxa"/>
          </w:tcPr>
          <w:p w14:paraId="24A0869B" w14:textId="77777777" w:rsidR="009A077E" w:rsidRDefault="009A077E" w:rsidP="009A077E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2579" w:type="dxa"/>
            <w:tcBorders>
              <w:bottom w:val="single" w:sz="4" w:space="0" w:color="auto"/>
            </w:tcBorders>
          </w:tcPr>
          <w:p w14:paraId="3D58B569" w14:textId="77777777" w:rsidR="009A077E" w:rsidRDefault="009A077E" w:rsidP="009A077E">
            <w:pPr>
              <w:pStyle w:val="Obrazac"/>
              <w:jc w:val="left"/>
              <w:rPr>
                <w:lang w:val="hr-HR"/>
              </w:rPr>
            </w:pPr>
          </w:p>
        </w:tc>
      </w:tr>
    </w:tbl>
    <w:p w14:paraId="6572B94C" w14:textId="77777777" w:rsidR="00C220D8" w:rsidRDefault="00C220D8" w:rsidP="00890923">
      <w:pPr>
        <w:pStyle w:val="Obrazac"/>
        <w:jc w:val="left"/>
        <w:rPr>
          <w:lang w:val="hr-HR"/>
        </w:rPr>
      </w:pPr>
    </w:p>
    <w:sectPr w:rsidR="00C220D8" w:rsidSect="009A1A94">
      <w:headerReference w:type="default" r:id="rId7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2495C" w14:textId="77777777" w:rsidR="00175717" w:rsidRDefault="00175717" w:rsidP="006C3AFE">
      <w:r>
        <w:separator/>
      </w:r>
    </w:p>
  </w:endnote>
  <w:endnote w:type="continuationSeparator" w:id="0">
    <w:p w14:paraId="79D50FFB" w14:textId="77777777" w:rsidR="00175717" w:rsidRDefault="00175717" w:rsidP="006C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B73DE" w14:textId="77777777" w:rsidR="00175717" w:rsidRDefault="00175717" w:rsidP="006C3AFE">
      <w:r>
        <w:separator/>
      </w:r>
    </w:p>
  </w:footnote>
  <w:footnote w:type="continuationSeparator" w:id="0">
    <w:p w14:paraId="5F072C2A" w14:textId="77777777" w:rsidR="00175717" w:rsidRDefault="00175717" w:rsidP="006C3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8"/>
      <w:gridCol w:w="1559"/>
    </w:tblGrid>
    <w:tr w:rsidR="009A1A94" w:rsidRPr="00890923" w14:paraId="0B75DC9B" w14:textId="77777777" w:rsidTr="009A1A94">
      <w:trPr>
        <w:cantSplit/>
        <w:trHeight w:val="422"/>
        <w:jc w:val="center"/>
      </w:trPr>
      <w:tc>
        <w:tcPr>
          <w:tcW w:w="5955" w:type="dxa"/>
          <w:vMerge w:val="restart"/>
          <w:vAlign w:val="center"/>
        </w:tcPr>
        <w:p w14:paraId="2259D80C" w14:textId="77777777" w:rsidR="009A1A94" w:rsidRPr="00890923" w:rsidRDefault="009A1A94" w:rsidP="00890923">
          <w:pPr>
            <w:pStyle w:val="Obrazac"/>
            <w:rPr>
              <w:sz w:val="20"/>
              <w:lang w:val="hr-HR"/>
            </w:rPr>
          </w:pPr>
          <w:r>
            <w:rPr>
              <w:noProof/>
              <w:sz w:val="20"/>
              <w:lang w:val="hr-HR"/>
            </w:rPr>
            <w:drawing>
              <wp:inline distT="0" distB="0" distL="0" distR="0" wp14:anchorId="239FBE66" wp14:editId="42580BF9">
                <wp:extent cx="3644780" cy="5040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7" w:type="dxa"/>
          <w:gridSpan w:val="2"/>
          <w:vAlign w:val="center"/>
        </w:tcPr>
        <w:p w14:paraId="6BC1F8E2" w14:textId="77777777" w:rsidR="009A1A94" w:rsidRPr="00890923" w:rsidRDefault="009A1A94" w:rsidP="009A1A94">
          <w:pPr>
            <w:pStyle w:val="Obrazac"/>
            <w:spacing w:after="20"/>
            <w:rPr>
              <w:b/>
              <w:sz w:val="20"/>
              <w:lang w:val="hr-HR"/>
            </w:rPr>
          </w:pPr>
          <w:r w:rsidRPr="00890923">
            <w:rPr>
              <w:b/>
              <w:sz w:val="20"/>
              <w:lang w:val="hr-HR"/>
            </w:rPr>
            <w:t>Izjava o pohrani završnog rada u digitalni repozitorij Sveučilišta Josipa Jurja Strossmayera u Osijeku</w:t>
          </w:r>
        </w:p>
      </w:tc>
    </w:tr>
    <w:tr w:rsidR="009A1A94" w:rsidRPr="00890923" w14:paraId="50FB36E3" w14:textId="77777777" w:rsidTr="009A1A94">
      <w:trPr>
        <w:cantSplit/>
        <w:trHeight w:val="477"/>
        <w:jc w:val="center"/>
      </w:trPr>
      <w:tc>
        <w:tcPr>
          <w:tcW w:w="5955" w:type="dxa"/>
          <w:vMerge/>
          <w:vAlign w:val="center"/>
        </w:tcPr>
        <w:p w14:paraId="439CEC5E" w14:textId="77777777" w:rsidR="009A1A94" w:rsidRPr="00890923" w:rsidRDefault="009A1A94" w:rsidP="009A1A94">
          <w:pPr>
            <w:pStyle w:val="Obrazac"/>
            <w:rPr>
              <w:sz w:val="20"/>
              <w:lang w:val="hr-HR"/>
            </w:rPr>
          </w:pPr>
        </w:p>
      </w:tc>
      <w:tc>
        <w:tcPr>
          <w:tcW w:w="1558" w:type="dxa"/>
          <w:vAlign w:val="center"/>
        </w:tcPr>
        <w:p w14:paraId="7624A59E" w14:textId="77777777" w:rsidR="009A1A94" w:rsidRPr="00890923" w:rsidRDefault="009A1A94" w:rsidP="009A1A94">
          <w:pPr>
            <w:pStyle w:val="Obrazac"/>
            <w:rPr>
              <w:b/>
              <w:sz w:val="20"/>
              <w:lang w:val="hr-HR"/>
            </w:rPr>
          </w:pPr>
          <w:r w:rsidRPr="00890923">
            <w:rPr>
              <w:b/>
              <w:sz w:val="20"/>
              <w:lang w:val="hr-HR"/>
            </w:rPr>
            <w:t>OB-7-10-5</w:t>
          </w:r>
        </w:p>
      </w:tc>
      <w:tc>
        <w:tcPr>
          <w:tcW w:w="1559" w:type="dxa"/>
          <w:vAlign w:val="center"/>
        </w:tcPr>
        <w:p w14:paraId="76F28592" w14:textId="77777777" w:rsidR="009A1A94" w:rsidRPr="00890923" w:rsidRDefault="009A1A94" w:rsidP="009A1A94">
          <w:pPr>
            <w:pStyle w:val="Obrazac"/>
            <w:rPr>
              <w:sz w:val="20"/>
              <w:lang w:val="hr-HR"/>
            </w:rPr>
          </w:pPr>
          <w:r w:rsidRPr="00890923">
            <w:rPr>
              <w:sz w:val="20"/>
              <w:lang w:val="hr-HR"/>
            </w:rPr>
            <w:t xml:space="preserve">Stranica </w:t>
          </w:r>
          <w:r w:rsidRPr="00890923">
            <w:rPr>
              <w:rStyle w:val="PageNumber"/>
              <w:sz w:val="20"/>
              <w:lang w:val="hr-HR"/>
            </w:rPr>
            <w:fldChar w:fldCharType="begin"/>
          </w:r>
          <w:r w:rsidRPr="00890923">
            <w:rPr>
              <w:rStyle w:val="PageNumber"/>
              <w:sz w:val="20"/>
              <w:lang w:val="hr-HR"/>
            </w:rPr>
            <w:instrText xml:space="preserve"> PAGE </w:instrText>
          </w:r>
          <w:r w:rsidRPr="00890923">
            <w:rPr>
              <w:rStyle w:val="PageNumber"/>
              <w:sz w:val="20"/>
              <w:lang w:val="hr-HR"/>
            </w:rPr>
            <w:fldChar w:fldCharType="separate"/>
          </w:r>
          <w:r>
            <w:rPr>
              <w:rStyle w:val="PageNumber"/>
              <w:noProof/>
              <w:sz w:val="20"/>
              <w:lang w:val="hr-HR"/>
            </w:rPr>
            <w:t>1</w:t>
          </w:r>
          <w:r w:rsidRPr="00890923">
            <w:rPr>
              <w:rStyle w:val="PageNumber"/>
              <w:sz w:val="20"/>
              <w:lang w:val="hr-HR"/>
            </w:rPr>
            <w:fldChar w:fldCharType="end"/>
          </w:r>
          <w:r w:rsidRPr="00890923">
            <w:rPr>
              <w:rStyle w:val="PageNumber"/>
              <w:sz w:val="20"/>
              <w:lang w:val="hr-HR"/>
            </w:rPr>
            <w:t>/</w:t>
          </w:r>
          <w:r w:rsidRPr="00890923">
            <w:rPr>
              <w:rStyle w:val="PageNumber"/>
              <w:sz w:val="20"/>
              <w:lang w:val="hr-HR"/>
            </w:rPr>
            <w:fldChar w:fldCharType="begin"/>
          </w:r>
          <w:r w:rsidRPr="00890923">
            <w:rPr>
              <w:rStyle w:val="PageNumber"/>
              <w:sz w:val="20"/>
              <w:lang w:val="hr-HR"/>
            </w:rPr>
            <w:instrText xml:space="preserve"> NUMPAGES </w:instrText>
          </w:r>
          <w:r w:rsidRPr="00890923">
            <w:rPr>
              <w:rStyle w:val="PageNumber"/>
              <w:sz w:val="20"/>
              <w:lang w:val="hr-HR"/>
            </w:rPr>
            <w:fldChar w:fldCharType="separate"/>
          </w:r>
          <w:r>
            <w:rPr>
              <w:rStyle w:val="PageNumber"/>
              <w:noProof/>
              <w:sz w:val="20"/>
              <w:lang w:val="hr-HR"/>
            </w:rPr>
            <w:t>1</w:t>
          </w:r>
          <w:r w:rsidRPr="00890923">
            <w:rPr>
              <w:rStyle w:val="PageNumber"/>
              <w:sz w:val="20"/>
              <w:lang w:val="hr-HR"/>
            </w:rPr>
            <w:fldChar w:fldCharType="end"/>
          </w:r>
        </w:p>
      </w:tc>
    </w:tr>
  </w:tbl>
  <w:p w14:paraId="50757E40" w14:textId="77777777" w:rsidR="006C3AFE" w:rsidRPr="00890923" w:rsidRDefault="006C3AFE" w:rsidP="00890923">
    <w:pPr>
      <w:pStyle w:val="Obrazac"/>
      <w:rPr>
        <w:sz w:val="20"/>
        <w:lang w:val="hr-H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I1tjQ1NTc3N7OwMDJX0lEKTi0uzszPAykwrAUAhYq4FSwAAAA="/>
  </w:docVars>
  <w:rsids>
    <w:rsidRoot w:val="00175717"/>
    <w:rsid w:val="0007275F"/>
    <w:rsid w:val="000D4E15"/>
    <w:rsid w:val="001352F2"/>
    <w:rsid w:val="00175717"/>
    <w:rsid w:val="001B5A1B"/>
    <w:rsid w:val="001D0638"/>
    <w:rsid w:val="00217A53"/>
    <w:rsid w:val="002926A2"/>
    <w:rsid w:val="002A56A5"/>
    <w:rsid w:val="00380F13"/>
    <w:rsid w:val="003B3D3D"/>
    <w:rsid w:val="003D2999"/>
    <w:rsid w:val="00425912"/>
    <w:rsid w:val="00501815"/>
    <w:rsid w:val="005023E9"/>
    <w:rsid w:val="00503742"/>
    <w:rsid w:val="00564AFF"/>
    <w:rsid w:val="005F4402"/>
    <w:rsid w:val="006178AF"/>
    <w:rsid w:val="0064592C"/>
    <w:rsid w:val="006C3AFE"/>
    <w:rsid w:val="006F49D2"/>
    <w:rsid w:val="00720D8F"/>
    <w:rsid w:val="0075320F"/>
    <w:rsid w:val="00797707"/>
    <w:rsid w:val="00802DA6"/>
    <w:rsid w:val="00890923"/>
    <w:rsid w:val="008C0AF5"/>
    <w:rsid w:val="008C0C44"/>
    <w:rsid w:val="00936782"/>
    <w:rsid w:val="009825FE"/>
    <w:rsid w:val="009A077E"/>
    <w:rsid w:val="009A1A94"/>
    <w:rsid w:val="009B7359"/>
    <w:rsid w:val="00A01471"/>
    <w:rsid w:val="00BF4077"/>
    <w:rsid w:val="00C220D8"/>
    <w:rsid w:val="00C73DB0"/>
    <w:rsid w:val="00CC6A33"/>
    <w:rsid w:val="00D4725E"/>
    <w:rsid w:val="00DA28B8"/>
    <w:rsid w:val="00DD3186"/>
    <w:rsid w:val="00DF18C9"/>
    <w:rsid w:val="00DF54CE"/>
    <w:rsid w:val="00E20C6C"/>
    <w:rsid w:val="00E4293E"/>
    <w:rsid w:val="00E7600C"/>
    <w:rsid w:val="00EA2528"/>
    <w:rsid w:val="00F47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D0FE1"/>
  <w15:docId w15:val="{87015C67-1407-4957-8A39-4ECE5BAF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C3A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rsid w:val="006C3AFE"/>
  </w:style>
  <w:style w:type="paragraph" w:styleId="Footer">
    <w:name w:val="footer"/>
    <w:basedOn w:val="Normal"/>
    <w:link w:val="FooterChar"/>
    <w:uiPriority w:val="99"/>
    <w:unhideWhenUsed/>
    <w:rsid w:val="006C3A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C3AFE"/>
  </w:style>
  <w:style w:type="character" w:styleId="PageNumber">
    <w:name w:val="page number"/>
    <w:basedOn w:val="DefaultParagraphFont"/>
    <w:rsid w:val="006C3AFE"/>
  </w:style>
  <w:style w:type="paragraph" w:styleId="BalloonText">
    <w:name w:val="Balloon Text"/>
    <w:basedOn w:val="Normal"/>
    <w:link w:val="BalloonTextChar"/>
    <w:uiPriority w:val="99"/>
    <w:semiHidden/>
    <w:unhideWhenUsed/>
    <w:rsid w:val="006C3AFE"/>
    <w:rPr>
      <w:rFonts w:ascii="Tahoma" w:eastAsiaTheme="minorHAnsi" w:hAnsi="Tahoma" w:cs="Tahoma"/>
      <w:sz w:val="16"/>
      <w:szCs w:val="16"/>
      <w:lang w:val="hr-H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AFE"/>
    <w:rPr>
      <w:rFonts w:ascii="Tahoma" w:hAnsi="Tahoma" w:cs="Tahoma"/>
      <w:sz w:val="16"/>
      <w:szCs w:val="16"/>
    </w:rPr>
  </w:style>
  <w:style w:type="paragraph" w:customStyle="1" w:styleId="Obrazac">
    <w:name w:val="Obrazac"/>
    <w:basedOn w:val="Normal"/>
    <w:link w:val="ObrazacChar"/>
    <w:qFormat/>
    <w:rsid w:val="00890923"/>
    <w:pPr>
      <w:jc w:val="center"/>
    </w:pPr>
    <w:rPr>
      <w:rFonts w:ascii="Arial Narrow" w:hAnsi="Arial Narrow"/>
    </w:rPr>
  </w:style>
  <w:style w:type="table" w:styleId="TableGrid">
    <w:name w:val="Table Grid"/>
    <w:basedOn w:val="TableNormal"/>
    <w:uiPriority w:val="59"/>
    <w:rsid w:val="00C22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razacChar">
    <w:name w:val="Obrazac Char"/>
    <w:basedOn w:val="DefaultParagraphFont"/>
    <w:link w:val="Obrazac"/>
    <w:rsid w:val="00890923"/>
    <w:rPr>
      <w:rFonts w:ascii="Arial Narrow" w:eastAsia="Times New Roman" w:hAnsi="Arial Narrow" w:cs="Times New Roman"/>
      <w:sz w:val="24"/>
      <w:szCs w:val="24"/>
      <w:lang w:val="en-US" w:eastAsia="hr-HR"/>
    </w:rPr>
  </w:style>
  <w:style w:type="character" w:styleId="PlaceholderText">
    <w:name w:val="Placeholder Text"/>
    <w:basedOn w:val="DefaultParagraphFont"/>
    <w:uiPriority w:val="99"/>
    <w:semiHidden/>
    <w:rsid w:val="005023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8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veu&#269;ili&#353;te%20J.%20J.%20S%20-%20GF\Radno%20mjesto\Nastava\Obrasci%20-%20Zavr&#353;ni%20rad\OB-7-10-5%20Izjava%20o%20pohrani%20zavr&#353;nog%20rada%20u%20digitalni%20repozitorij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CBA8EC9C8354C1FBE382092EB840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40BB9-D1FD-4127-860C-8E4F40132652}"/>
      </w:docPartPr>
      <w:docPartBody>
        <w:p w:rsidR="00EC30F9" w:rsidRDefault="00EC30F9">
          <w:pPr>
            <w:pStyle w:val="0CBA8EC9C8354C1FBE382092EB840C47"/>
          </w:pPr>
          <w:r w:rsidRPr="00F657C5">
            <w:t xml:space="preserve">SVEUČILIŠNI </w:t>
          </w:r>
          <w:r>
            <w:t>PRIJEDIPLOMSKI</w:t>
          </w:r>
          <w:r w:rsidRPr="00F657C5">
            <w:t xml:space="preserve"> STUDIJ</w:t>
          </w:r>
          <w:r>
            <w:t xml:space="preserve"> GRAĐEVINARSTVO                                                  </w:t>
          </w:r>
          <w:r w:rsidRPr="00F657C5">
            <w:t xml:space="preserve">STRUČNI </w:t>
          </w:r>
          <w:r w:rsidRPr="00F657C5">
            <w:t>PR</w:t>
          </w:r>
          <w:r>
            <w:t>IJE</w:t>
          </w:r>
          <w:r w:rsidRPr="00F657C5">
            <w:t>DIPLOMSKI STUDIJ</w:t>
          </w:r>
          <w:r>
            <w:t xml:space="preserve"> GRAĐEVINARSTVO                                                         </w:t>
          </w:r>
          <w:r w:rsidRPr="00A27F1B">
            <w:t xml:space="preserve">SVEUČILIŠNI </w:t>
          </w:r>
          <w:r w:rsidRPr="00A27F1B">
            <w:t>PR</w:t>
          </w:r>
          <w:r>
            <w:t>IJE</w:t>
          </w:r>
          <w:r w:rsidRPr="00A27F1B">
            <w:t>DIPLOMSKI STUDIJ ARHITEKTURA I URBANIZAM</w:t>
          </w:r>
        </w:p>
      </w:docPartBody>
    </w:docPart>
    <w:docPart>
      <w:docPartPr>
        <w:name w:val="05FCB8079E7F44239827901C078DED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821237-B3BA-49B2-A3D5-E192300A6FA4}"/>
      </w:docPartPr>
      <w:docPartBody>
        <w:p w:rsidR="00EC30F9" w:rsidRDefault="00EC30F9" w:rsidP="00EC30F9">
          <w:pPr>
            <w:pStyle w:val="05FCB8079E7F44239827901C078DED7E1"/>
          </w:pPr>
          <w:r w:rsidRPr="003D2999">
            <w:rPr>
              <w:b/>
              <w:lang w:val="hr-HR"/>
            </w:rPr>
            <w:t>studenta/ice</w:t>
          </w:r>
        </w:p>
      </w:docPartBody>
    </w:docPart>
    <w:docPart>
      <w:docPartPr>
        <w:name w:val="65739A092B08421BBAFE7CE83E45D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B7B09-657D-491A-96C7-0BE6F3462421}"/>
      </w:docPartPr>
      <w:docPartBody>
        <w:p w:rsidR="00EC30F9" w:rsidRDefault="00EC30F9" w:rsidP="00EC30F9">
          <w:pPr>
            <w:pStyle w:val="65739A092B08421BBAFE7CE83E45D3B0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9472D48A9686441DAB06AF71DE893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4D068B-AD55-4AB3-AC15-533E1B3E5AB4}"/>
      </w:docPartPr>
      <w:docPartBody>
        <w:p w:rsidR="00EC30F9" w:rsidRDefault="00EC30F9" w:rsidP="00EC30F9">
          <w:pPr>
            <w:pStyle w:val="9472D48A9686441DAB06AF71DE89392B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DCBC3FE17F514163BDE5A91FB6A93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86F0D-1E5A-4CAC-BC89-8B5A13004CFF}"/>
      </w:docPartPr>
      <w:docPartBody>
        <w:p w:rsidR="00EC30F9" w:rsidRDefault="00EC30F9" w:rsidP="00EC30F9">
          <w:pPr>
            <w:pStyle w:val="DCBC3FE17F514163BDE5A91FB6A93B93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E6211A6F05AA40CFAFFC746CA6F54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01F6F-CD62-4C68-9D72-EC35840DD0D7}"/>
      </w:docPartPr>
      <w:docPartBody>
        <w:p w:rsidR="00EC30F9" w:rsidRDefault="00EC30F9" w:rsidP="00EC30F9">
          <w:pPr>
            <w:pStyle w:val="E6211A6F05AA40CFAFFC746CA6F54E361"/>
          </w:pPr>
          <w:r w:rsidRPr="003D2999">
            <w:rPr>
              <w:b/>
              <w:lang w:val="hr-HR"/>
            </w:rPr>
            <w:t>student/ica</w:t>
          </w:r>
          <w:r>
            <w:rPr>
              <w:b/>
              <w:lang w:val="hr-HR"/>
            </w:rPr>
            <w:t xml:space="preserve"> </w:t>
          </w:r>
          <w:r w:rsidRPr="003D2999">
            <w:rPr>
              <w:b/>
              <w:lang w:val="hr-HR"/>
            </w:rPr>
            <w:t>studirao/la</w:t>
          </w:r>
        </w:p>
      </w:docPartBody>
    </w:docPart>
    <w:docPart>
      <w:docPartPr>
        <w:name w:val="9396FD37D3F84C01BB83DE578CB9D4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3AB64-BE77-4D81-B89C-4A7831CAC315}"/>
      </w:docPartPr>
      <w:docPartBody>
        <w:p w:rsidR="00EC30F9" w:rsidRDefault="00EC30F9" w:rsidP="00EC30F9">
          <w:pPr>
            <w:pStyle w:val="9396FD37D3F84C01BB83DE578CB9D477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E0EC60EDFC6347308653127F247E3E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CE02D-7F7F-4363-A657-92953212DC6E}"/>
      </w:docPartPr>
      <w:docPartBody>
        <w:p w:rsidR="00EC30F9" w:rsidRDefault="00EC30F9" w:rsidP="00EC30F9">
          <w:pPr>
            <w:pStyle w:val="E0EC60EDFC6347308653127F247E3E50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5D734B1D905C4DE4B6830FD2B0AB8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B69130-1E41-46DE-B526-AE1678B730F1}"/>
      </w:docPartPr>
      <w:docPartBody>
        <w:p w:rsidR="00EC30F9" w:rsidRDefault="00EC30F9" w:rsidP="00EC30F9">
          <w:pPr>
            <w:pStyle w:val="5D734B1D905C4DE4B6830FD2B0AB86121"/>
          </w:pPr>
          <w:r w:rsidRPr="003D2999">
            <w:rPr>
              <w:b/>
              <w:lang w:val="hr-HR"/>
            </w:rPr>
            <w:t>Mentor/ica završnog rada</w:t>
          </w:r>
        </w:p>
      </w:docPartBody>
    </w:docPart>
    <w:docPart>
      <w:docPartPr>
        <w:name w:val="511320E82D03481CA282748F1AA62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77C81E-0AC6-4FEB-93B6-13073E7DAE74}"/>
      </w:docPartPr>
      <w:docPartBody>
        <w:p w:rsidR="00EC30F9" w:rsidRDefault="00EC30F9" w:rsidP="00EC30F9">
          <w:pPr>
            <w:pStyle w:val="511320E82D03481CA282748F1AA62E79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2FC8D2E307DE484DA037351573023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E1916-F5B2-4320-9AEB-50F373B253C4}"/>
      </w:docPartPr>
      <w:docPartBody>
        <w:p w:rsidR="00EC30F9" w:rsidRDefault="00EC30F9" w:rsidP="00EC30F9">
          <w:pPr>
            <w:pStyle w:val="2FC8D2E307DE484DA0373515730230AD1"/>
          </w:pPr>
          <w:r w:rsidRPr="00F47122">
            <w:rPr>
              <w:rStyle w:val="PlaceholderText"/>
              <w:lang w:val="hr-HR"/>
            </w:rPr>
            <w:t>autor/ica</w:t>
          </w:r>
        </w:p>
      </w:docPartBody>
    </w:docPart>
    <w:docPart>
      <w:docPartPr>
        <w:name w:val="A9AE7EAAD97A451A8C0CBC9743E41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C9886-853B-48CD-9AC5-77282FA9AA83}"/>
      </w:docPartPr>
      <w:docPartBody>
        <w:p w:rsidR="00EC30F9" w:rsidRDefault="00EC30F9" w:rsidP="00EC30F9">
          <w:pPr>
            <w:pStyle w:val="A9AE7EAAD97A451A8C0CBC9743E413461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0F9"/>
    <w:rsid w:val="00EC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hr-HR" w:eastAsia="hr-H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BA8EC9C8354C1FBE382092EB840C47">
    <w:name w:val="0CBA8EC9C8354C1FBE382092EB840C47"/>
  </w:style>
  <w:style w:type="paragraph" w:customStyle="1" w:styleId="05FCB8079E7F44239827901C078DED7E">
    <w:name w:val="05FCB8079E7F44239827901C078DED7E"/>
  </w:style>
  <w:style w:type="character" w:styleId="PlaceholderText">
    <w:name w:val="Placeholder Text"/>
    <w:basedOn w:val="DefaultParagraphFont"/>
    <w:uiPriority w:val="99"/>
    <w:semiHidden/>
    <w:rsid w:val="00EC30F9"/>
    <w:rPr>
      <w:color w:val="808080"/>
    </w:rPr>
  </w:style>
  <w:style w:type="paragraph" w:customStyle="1" w:styleId="65739A092B08421BBAFE7CE83E45D3B0">
    <w:name w:val="65739A092B08421BBAFE7CE83E45D3B0"/>
  </w:style>
  <w:style w:type="paragraph" w:customStyle="1" w:styleId="9472D48A9686441DAB06AF71DE89392B">
    <w:name w:val="9472D48A9686441DAB06AF71DE89392B"/>
  </w:style>
  <w:style w:type="paragraph" w:customStyle="1" w:styleId="DCBC3FE17F514163BDE5A91FB6A93B93">
    <w:name w:val="DCBC3FE17F514163BDE5A91FB6A93B93"/>
  </w:style>
  <w:style w:type="paragraph" w:customStyle="1" w:styleId="E6211A6F05AA40CFAFFC746CA6F54E36">
    <w:name w:val="E6211A6F05AA40CFAFFC746CA6F54E36"/>
  </w:style>
  <w:style w:type="paragraph" w:customStyle="1" w:styleId="9396FD37D3F84C01BB83DE578CB9D477">
    <w:name w:val="9396FD37D3F84C01BB83DE578CB9D477"/>
  </w:style>
  <w:style w:type="paragraph" w:customStyle="1" w:styleId="E0EC60EDFC6347308653127F247E3E50">
    <w:name w:val="E0EC60EDFC6347308653127F247E3E50"/>
  </w:style>
  <w:style w:type="paragraph" w:customStyle="1" w:styleId="5D734B1D905C4DE4B6830FD2B0AB8612">
    <w:name w:val="5D734B1D905C4DE4B6830FD2B0AB8612"/>
  </w:style>
  <w:style w:type="paragraph" w:customStyle="1" w:styleId="511320E82D03481CA282748F1AA62E79">
    <w:name w:val="511320E82D03481CA282748F1AA62E79"/>
  </w:style>
  <w:style w:type="paragraph" w:customStyle="1" w:styleId="2FC8D2E307DE484DA0373515730230AD">
    <w:name w:val="2FC8D2E307DE484DA0373515730230AD"/>
  </w:style>
  <w:style w:type="paragraph" w:customStyle="1" w:styleId="A9AE7EAAD97A451A8C0CBC9743E41346">
    <w:name w:val="A9AE7EAAD97A451A8C0CBC9743E41346"/>
  </w:style>
  <w:style w:type="paragraph" w:customStyle="1" w:styleId="05FCB8079E7F44239827901C078DED7E1">
    <w:name w:val="05FCB8079E7F44239827901C078DED7E1"/>
    <w:rsid w:val="00EC30F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65739A092B08421BBAFE7CE83E45D3B01">
    <w:name w:val="65739A092B08421BBAFE7CE83E45D3B01"/>
    <w:rsid w:val="00EC30F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9472D48A9686441DAB06AF71DE89392B1">
    <w:name w:val="9472D48A9686441DAB06AF71DE89392B1"/>
    <w:rsid w:val="00EC30F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DCBC3FE17F514163BDE5A91FB6A93B931">
    <w:name w:val="DCBC3FE17F514163BDE5A91FB6A93B931"/>
    <w:rsid w:val="00EC30F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E6211A6F05AA40CFAFFC746CA6F54E361">
    <w:name w:val="E6211A6F05AA40CFAFFC746CA6F54E361"/>
    <w:rsid w:val="00EC30F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9396FD37D3F84C01BB83DE578CB9D4771">
    <w:name w:val="9396FD37D3F84C01BB83DE578CB9D4771"/>
    <w:rsid w:val="00EC30F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E0EC60EDFC6347308653127F247E3E501">
    <w:name w:val="E0EC60EDFC6347308653127F247E3E501"/>
    <w:rsid w:val="00EC30F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5D734B1D905C4DE4B6830FD2B0AB86121">
    <w:name w:val="5D734B1D905C4DE4B6830FD2B0AB86121"/>
    <w:rsid w:val="00EC30F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511320E82D03481CA282748F1AA62E791">
    <w:name w:val="511320E82D03481CA282748F1AA62E791"/>
    <w:rsid w:val="00EC30F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2FC8D2E307DE484DA0373515730230AD1">
    <w:name w:val="2FC8D2E307DE484DA0373515730230AD1"/>
    <w:rsid w:val="00EC30F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A9AE7EAAD97A451A8C0CBC9743E413461">
    <w:name w:val="A9AE7EAAD97A451A8C0CBC9743E413461"/>
    <w:rsid w:val="00EC30F9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DD1D04B37AF144AC27BF2E495FED85" ma:contentTypeVersion="14" ma:contentTypeDescription="Stvaranje novog dokumenta." ma:contentTypeScope="" ma:versionID="80c7aab184f250e180650f1a9df18468">
  <xsd:schema xmlns:xsd="http://www.w3.org/2001/XMLSchema" xmlns:xs="http://www.w3.org/2001/XMLSchema" xmlns:p="http://schemas.microsoft.com/office/2006/metadata/properties" xmlns:ns2="b7cc66e5-4580-4b3d-937d-15669e8ec9c8" xmlns:ns3="02e13a99-47de-43c8-9d92-3e2f2af193af" targetNamespace="http://schemas.microsoft.com/office/2006/metadata/properties" ma:root="true" ma:fieldsID="e8262fb866f1aac6a40eeed7ceb64088" ns2:_="" ns3:_="">
    <xsd:import namespace="b7cc66e5-4580-4b3d-937d-15669e8ec9c8"/>
    <xsd:import namespace="02e13a99-47de-43c8-9d92-3e2f2af19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c66e5-4580-4b3d-937d-15669e8ec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10ce4a7e-d4b2-4e29-9727-42649def15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13a99-47de-43c8-9d92-3e2f2af193a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e12859b-b1f8-4556-9376-34add1b1086f}" ma:internalName="TaxCatchAll" ma:showField="CatchAllData" ma:web="02e13a99-47de-43c8-9d92-3e2f2af193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e13a99-47de-43c8-9d92-3e2f2af193af" xsi:nil="true"/>
    <lcf76f155ced4ddcb4097134ff3c332f xmlns="b7cc66e5-4580-4b3d-937d-15669e8ec9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3D7AAB-9660-418A-89B8-BB38A8DB2F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758F79-49F8-481F-BBA9-7F674181DE0B}"/>
</file>

<file path=customXml/itemProps3.xml><?xml version="1.0" encoding="utf-8"?>
<ds:datastoreItem xmlns:ds="http://schemas.openxmlformats.org/officeDocument/2006/customXml" ds:itemID="{E7310044-DA3A-4583-A844-1AD91817A375}"/>
</file>

<file path=customXml/itemProps4.xml><?xml version="1.0" encoding="utf-8"?>
<ds:datastoreItem xmlns:ds="http://schemas.openxmlformats.org/officeDocument/2006/customXml" ds:itemID="{43638E18-BE92-4645-92A3-F35A13FF1406}"/>
</file>

<file path=docProps/app.xml><?xml version="1.0" encoding="utf-8"?>
<Properties xmlns="http://schemas.openxmlformats.org/officeDocument/2006/extended-properties" xmlns:vt="http://schemas.openxmlformats.org/officeDocument/2006/docPropsVTypes">
  <Template>OB-7-10-5 Izjava o pohrani završnog rada u digitalni repozitorij.dotx</Template>
  <TotalTime>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Tihomir Dokšanović</dc:creator>
  <cp:lastModifiedBy>Tihomir Dokšanović</cp:lastModifiedBy>
  <cp:revision>1</cp:revision>
  <cp:lastPrinted>2017-01-18T12:09:00Z</cp:lastPrinted>
  <dcterms:created xsi:type="dcterms:W3CDTF">2023-10-23T12:59:00Z</dcterms:created>
  <dcterms:modified xsi:type="dcterms:W3CDTF">2023-10-23T13:01:00Z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0x0101009ADD1D04B37AF144AC27BF2E495FED85</vt:lpwstr>
  </property>
</Properties>
</file>